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21346" w14:textId="0B8333DE" w:rsidR="00564959" w:rsidRDefault="00B35471" w:rsidP="00E71FC3">
      <w:pPr>
        <w:pStyle w:val="NoSpacing"/>
      </w:pPr>
      <w:r>
        <w:rPr>
          <w:u w:val="single"/>
        </w:rPr>
        <w:t>William ESTON</w:t>
      </w:r>
      <w:r>
        <w:t xml:space="preserve">      (fl.1496)</w:t>
      </w:r>
    </w:p>
    <w:p w14:paraId="436982F2" w14:textId="0BF1A92A" w:rsidR="00B35471" w:rsidRDefault="00B35471" w:rsidP="00E71FC3">
      <w:pPr>
        <w:pStyle w:val="NoSpacing"/>
      </w:pPr>
      <w:r>
        <w:t>of St.Stephen, Coleman Street, London. Mercer.</w:t>
      </w:r>
    </w:p>
    <w:p w14:paraId="50F3709F" w14:textId="26345EBA" w:rsidR="00B35471" w:rsidRDefault="00B35471" w:rsidP="00E71FC3">
      <w:pPr>
        <w:pStyle w:val="NoSpacing"/>
      </w:pPr>
    </w:p>
    <w:p w14:paraId="4222CCAD" w14:textId="5313B6D6" w:rsidR="00B35471" w:rsidRDefault="00B35471" w:rsidP="00E71FC3">
      <w:pPr>
        <w:pStyle w:val="NoSpacing"/>
      </w:pPr>
    </w:p>
    <w:p w14:paraId="29F31341" w14:textId="51F21AB9" w:rsidR="00C60D28" w:rsidRDefault="00C60D28" w:rsidP="00E71FC3">
      <w:pPr>
        <w:pStyle w:val="NoSpacing"/>
      </w:pPr>
      <w:r>
        <w:t>12 Feb.1477</w:t>
      </w:r>
      <w:r>
        <w:tab/>
        <w:t xml:space="preserve">He and John Grace of London, mercer(q.v.), started an action for a </w:t>
      </w:r>
    </w:p>
    <w:p w14:paraId="78C3F094" w14:textId="5CB0EC3D" w:rsidR="00C60D28" w:rsidRDefault="00C60D28" w:rsidP="00E71FC3">
      <w:pPr>
        <w:pStyle w:val="NoSpacing"/>
      </w:pPr>
      <w:r>
        <w:tab/>
      </w:r>
      <w:r>
        <w:tab/>
        <w:t>debt of £49 against John Miles of Wokingham(q.v.).</w:t>
      </w:r>
    </w:p>
    <w:p w14:paraId="32449CBF" w14:textId="693A5963" w:rsidR="00C60D28" w:rsidRDefault="00C60D28" w:rsidP="00E71FC3">
      <w:pPr>
        <w:pStyle w:val="NoSpacing"/>
      </w:pPr>
      <w:r>
        <w:tab/>
      </w:r>
      <w:r>
        <w:tab/>
        <w:t>(T.N.A. ref. C 241/258/32)</w:t>
      </w:r>
    </w:p>
    <w:p w14:paraId="7840D9EC" w14:textId="77777777" w:rsidR="00B95CC5" w:rsidRPr="00B95CC5" w:rsidRDefault="00B95CC5" w:rsidP="00B95CC5">
      <w:pPr>
        <w:spacing w:after="0" w:line="240" w:lineRule="auto"/>
      </w:pPr>
      <w:r w:rsidRPr="00B95CC5">
        <w:tab/>
        <w:t>1483</w:t>
      </w:r>
      <w:r w:rsidRPr="00B95CC5">
        <w:tab/>
        <w:t>He and John Cras of London, mercer(q.v.), made a plaint of debt against</w:t>
      </w:r>
    </w:p>
    <w:p w14:paraId="6AF52778" w14:textId="77777777" w:rsidR="00B95CC5" w:rsidRPr="00B95CC5" w:rsidRDefault="00B95CC5" w:rsidP="00B95CC5">
      <w:pPr>
        <w:spacing w:after="0" w:line="240" w:lineRule="auto"/>
      </w:pPr>
      <w:r w:rsidRPr="00B95CC5">
        <w:tab/>
      </w:r>
      <w:r w:rsidRPr="00B95CC5">
        <w:tab/>
        <w:t xml:space="preserve">Nicholas Crabbe of Weymouth, Dorset(q.v.), Robert Haukyns of </w:t>
      </w:r>
    </w:p>
    <w:p w14:paraId="59F826CB" w14:textId="77777777" w:rsidR="00B95CC5" w:rsidRPr="00B95CC5" w:rsidRDefault="00B95CC5" w:rsidP="00B95CC5">
      <w:pPr>
        <w:spacing w:after="0" w:line="240" w:lineRule="auto"/>
      </w:pPr>
      <w:r w:rsidRPr="00B95CC5">
        <w:tab/>
      </w:r>
      <w:r w:rsidRPr="00B95CC5">
        <w:tab/>
        <w:t>Buckingham(q.v.), John Prentys of Herfordstoke, Essex(q.v.), John Taillour</w:t>
      </w:r>
    </w:p>
    <w:p w14:paraId="1FF531DC" w14:textId="77777777" w:rsidR="00B95CC5" w:rsidRPr="00B95CC5" w:rsidRDefault="00B95CC5" w:rsidP="00B95CC5">
      <w:pPr>
        <w:spacing w:after="0" w:line="240" w:lineRule="auto"/>
      </w:pPr>
      <w:r w:rsidRPr="00B95CC5">
        <w:tab/>
      </w:r>
      <w:r w:rsidRPr="00B95CC5">
        <w:tab/>
        <w:t>of Romsey, Hampshire(q.v.), and William Tarre of Buckingham(q.v.).</w:t>
      </w:r>
    </w:p>
    <w:p w14:paraId="1C867EEB" w14:textId="77777777" w:rsidR="00B95CC5" w:rsidRPr="00B95CC5" w:rsidRDefault="00B95CC5" w:rsidP="00B95CC5">
      <w:pPr>
        <w:spacing w:after="0" w:line="240" w:lineRule="auto"/>
      </w:pPr>
      <w:r w:rsidRPr="00B95CC5">
        <w:tab/>
      </w:r>
      <w:r w:rsidRPr="00B95CC5">
        <w:tab/>
        <w:t>(http://aalt.law.uh.edu/Indices/CP40Indices/CP40no883Pl.htm )</w:t>
      </w:r>
    </w:p>
    <w:p w14:paraId="6EBFC779" w14:textId="77777777" w:rsidR="00B95CC5" w:rsidRPr="00B95CC5" w:rsidRDefault="00B95CC5" w:rsidP="00B95CC5">
      <w:pPr>
        <w:spacing w:after="0" w:line="240" w:lineRule="auto"/>
      </w:pPr>
      <w:r w:rsidRPr="00B95CC5">
        <w:tab/>
        <w:t>1483</w:t>
      </w:r>
      <w:r w:rsidRPr="00B95CC5">
        <w:tab/>
        <w:t>He and John Cras of London, mercer(q.v.), made a plaint of debt against</w:t>
      </w:r>
    </w:p>
    <w:p w14:paraId="4E545F72" w14:textId="77777777" w:rsidR="00B95CC5" w:rsidRDefault="00B95CC5" w:rsidP="00B95CC5">
      <w:pPr>
        <w:spacing w:after="0" w:line="240" w:lineRule="auto"/>
      </w:pPr>
      <w:r w:rsidRPr="00B95CC5">
        <w:tab/>
      </w:r>
      <w:r w:rsidRPr="00B95CC5">
        <w:tab/>
        <w:t>Thomas Swyfte of Lichfield, Staffordshire, chapman(q.v.).   (ibid.)</w:t>
      </w:r>
    </w:p>
    <w:p w14:paraId="06E0F420" w14:textId="77777777" w:rsidR="00564959" w:rsidRDefault="00564959" w:rsidP="00564959">
      <w:pPr>
        <w:pStyle w:val="NoSpacing"/>
      </w:pPr>
      <w:r>
        <w:t>30 Aug.1484</w:t>
      </w:r>
      <w:r>
        <w:tab/>
        <w:t>Robert Bownde of Rumsey(q.v.) gifted him his goods and chattels.</w:t>
      </w:r>
    </w:p>
    <w:p w14:paraId="1D6A0225" w14:textId="34D31BCF" w:rsidR="00564959" w:rsidRPr="00B95CC5" w:rsidRDefault="00564959" w:rsidP="00564959">
      <w:pPr>
        <w:pStyle w:val="NoSpacing"/>
        <w:ind w:left="1440"/>
      </w:pPr>
      <w:r w:rsidRPr="00D02259">
        <w:t>(“Calendar of Plea and Memoranda Rolls preserved among the archives of the Corporation</w:t>
      </w:r>
      <w:r>
        <w:t xml:space="preserve"> of </w:t>
      </w:r>
      <w:r w:rsidRPr="00D02259">
        <w:t>the City of London at the Guildhall A.D. 14</w:t>
      </w:r>
      <w:r>
        <w:t>58-82</w:t>
      </w:r>
      <w:r w:rsidRPr="00D02259">
        <w:t xml:space="preserve">”, edited by Philip </w:t>
      </w:r>
      <w:r>
        <w:t xml:space="preserve">E. Jones pub. </w:t>
      </w:r>
      <w:r w:rsidRPr="00D02259">
        <w:t>Cambridge University Press 19</w:t>
      </w:r>
      <w:r>
        <w:t>61</w:t>
      </w:r>
      <w:r w:rsidRPr="00D02259">
        <w:t xml:space="preserve"> p.</w:t>
      </w:r>
      <w:r>
        <w:t xml:space="preserve"> 179)</w:t>
      </w:r>
    </w:p>
    <w:p w14:paraId="45B7CA68" w14:textId="77777777" w:rsidR="00B35471" w:rsidRDefault="00B35471" w:rsidP="00B35471">
      <w:pPr>
        <w:pStyle w:val="NoSpacing"/>
      </w:pPr>
      <w:r>
        <w:t xml:space="preserve">  7 Jul.1496</w:t>
      </w:r>
      <w:r>
        <w:tab/>
        <w:t>He made his Will.</w:t>
      </w:r>
    </w:p>
    <w:p w14:paraId="36DCD01F" w14:textId="6AC575F8" w:rsidR="00B35471" w:rsidRDefault="00B35471" w:rsidP="00B35471">
      <w:pPr>
        <w:pStyle w:val="NoSpacing"/>
      </w:pPr>
      <w:r>
        <w:tab/>
      </w:r>
      <w:r>
        <w:tab/>
        <w:t>(http://discovery.nationalarchives.gov.uk   ref. PROB 11/11/43)</w:t>
      </w:r>
    </w:p>
    <w:p w14:paraId="50291505" w14:textId="77777777" w:rsidR="00B35471" w:rsidRDefault="00B35471" w:rsidP="00B35471">
      <w:pPr>
        <w:pStyle w:val="NoSpacing"/>
      </w:pPr>
    </w:p>
    <w:p w14:paraId="5FD2F7A5" w14:textId="2714631B" w:rsidR="00B95CC5" w:rsidRDefault="00B95CC5" w:rsidP="00B35471">
      <w:pPr>
        <w:pStyle w:val="NoSpacing"/>
      </w:pPr>
    </w:p>
    <w:p w14:paraId="7E4C9182" w14:textId="21550B35" w:rsidR="00C60D28" w:rsidRDefault="00C60D28" w:rsidP="00B35471">
      <w:pPr>
        <w:pStyle w:val="NoSpacing"/>
      </w:pPr>
      <w:r>
        <w:t xml:space="preserve">  6 June 2023</w:t>
      </w:r>
    </w:p>
    <w:p w14:paraId="064C5870" w14:textId="3EB18E7F" w:rsidR="00564959" w:rsidRDefault="00564959" w:rsidP="00B35471">
      <w:pPr>
        <w:pStyle w:val="NoSpacing"/>
      </w:pPr>
      <w:r>
        <w:t>27 October 2024</w:t>
      </w:r>
    </w:p>
    <w:p w14:paraId="0DBA12A7" w14:textId="12ACDB89" w:rsidR="00B35471" w:rsidRPr="00B35471" w:rsidRDefault="00B35471" w:rsidP="00E71FC3">
      <w:pPr>
        <w:pStyle w:val="NoSpacing"/>
      </w:pPr>
    </w:p>
    <w:sectPr w:rsidR="00B35471" w:rsidRPr="00B354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2D321" w14:textId="77777777" w:rsidR="00B35471" w:rsidRDefault="00B35471" w:rsidP="00E71FC3">
      <w:pPr>
        <w:spacing w:after="0" w:line="240" w:lineRule="auto"/>
      </w:pPr>
      <w:r>
        <w:separator/>
      </w:r>
    </w:p>
  </w:endnote>
  <w:endnote w:type="continuationSeparator" w:id="0">
    <w:p w14:paraId="034FD732" w14:textId="77777777" w:rsidR="00B35471" w:rsidRDefault="00B354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496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A2BD6" w14:textId="77777777" w:rsidR="00B35471" w:rsidRDefault="00B35471" w:rsidP="00E71FC3">
      <w:pPr>
        <w:spacing w:after="0" w:line="240" w:lineRule="auto"/>
      </w:pPr>
      <w:r>
        <w:separator/>
      </w:r>
    </w:p>
  </w:footnote>
  <w:footnote w:type="continuationSeparator" w:id="0">
    <w:p w14:paraId="0659A0F3" w14:textId="77777777" w:rsidR="00B35471" w:rsidRDefault="00B354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471"/>
    <w:rsid w:val="001A7C09"/>
    <w:rsid w:val="003A7A06"/>
    <w:rsid w:val="00564959"/>
    <w:rsid w:val="00577BD5"/>
    <w:rsid w:val="00656CBA"/>
    <w:rsid w:val="006A1F77"/>
    <w:rsid w:val="00733BE7"/>
    <w:rsid w:val="00AB52E8"/>
    <w:rsid w:val="00B16D3F"/>
    <w:rsid w:val="00B35471"/>
    <w:rsid w:val="00B95CC5"/>
    <w:rsid w:val="00BB41AC"/>
    <w:rsid w:val="00C60D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7AA6E"/>
  <w15:chartTrackingRefBased/>
  <w15:docId w15:val="{5F1F9CD3-6D3C-4CF3-82B7-E4934429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56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2018-01-30T16:44:00Z</dcterms:created>
  <dcterms:modified xsi:type="dcterms:W3CDTF">2024-10-27T07:32:00Z</dcterms:modified>
</cp:coreProperties>
</file>